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9E187" w14:textId="77777777" w:rsidR="00AA0FC4" w:rsidRDefault="00AA0FC4" w:rsidP="00AA0F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CRANEWORTH</w:t>
      </w:r>
      <w:r>
        <w:rPr>
          <w:rFonts w:cs="Times New Roman"/>
          <w:szCs w:val="24"/>
        </w:rPr>
        <w:t xml:space="preserve">       (fl.1488)</w:t>
      </w:r>
    </w:p>
    <w:p w14:paraId="357DDE65" w14:textId="77777777" w:rsidR="00AA0FC4" w:rsidRDefault="00AA0FC4" w:rsidP="00AA0F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church of Castle Rising, Norfolk.</w:t>
      </w:r>
    </w:p>
    <w:p w14:paraId="38C9A72D" w14:textId="77777777" w:rsidR="00AA0FC4" w:rsidRDefault="00AA0FC4" w:rsidP="00AA0FC4">
      <w:pPr>
        <w:pStyle w:val="NoSpacing"/>
        <w:rPr>
          <w:rFonts w:cs="Times New Roman"/>
          <w:szCs w:val="24"/>
        </w:rPr>
      </w:pPr>
    </w:p>
    <w:p w14:paraId="2B1F4510" w14:textId="77777777" w:rsidR="00AA0FC4" w:rsidRDefault="00AA0FC4" w:rsidP="00AA0FC4">
      <w:pPr>
        <w:pStyle w:val="NoSpacing"/>
        <w:rPr>
          <w:rFonts w:cs="Times New Roman"/>
          <w:szCs w:val="24"/>
        </w:rPr>
      </w:pPr>
    </w:p>
    <w:p w14:paraId="69A936E0" w14:textId="77777777" w:rsidR="00AA0FC4" w:rsidRDefault="00AA0FC4" w:rsidP="00AA0F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Jan.1488</w:t>
      </w:r>
      <w:r>
        <w:rPr>
          <w:rFonts w:cs="Times New Roman"/>
          <w:szCs w:val="24"/>
        </w:rPr>
        <w:tab/>
        <w:t xml:space="preserve">He exchanged with William </w:t>
      </w:r>
      <w:proofErr w:type="spellStart"/>
      <w:r>
        <w:rPr>
          <w:rFonts w:cs="Times New Roman"/>
          <w:szCs w:val="24"/>
        </w:rPr>
        <w:t>Dykkes</w:t>
      </w:r>
      <w:proofErr w:type="spellEnd"/>
      <w:r>
        <w:rPr>
          <w:rFonts w:cs="Times New Roman"/>
          <w:szCs w:val="24"/>
        </w:rPr>
        <w:t xml:space="preserve">, Vicar of </w:t>
      </w:r>
      <w:proofErr w:type="spellStart"/>
      <w:r>
        <w:rPr>
          <w:rFonts w:cs="Times New Roman"/>
          <w:szCs w:val="24"/>
        </w:rPr>
        <w:t>Hunsttanton</w:t>
      </w:r>
      <w:proofErr w:type="spellEnd"/>
      <w:r>
        <w:rPr>
          <w:rFonts w:cs="Times New Roman"/>
          <w:szCs w:val="24"/>
        </w:rPr>
        <w:t>(q.v.).</w:t>
      </w:r>
    </w:p>
    <w:p w14:paraId="1BAB14D5" w14:textId="77777777" w:rsidR="00AA0FC4" w:rsidRDefault="00AA0FC4" w:rsidP="00AA0F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1485-90 p.198)</w:t>
      </w:r>
    </w:p>
    <w:p w14:paraId="0D4AE09C" w14:textId="77777777" w:rsidR="00AA0FC4" w:rsidRDefault="00AA0FC4" w:rsidP="00AA0FC4">
      <w:pPr>
        <w:pStyle w:val="NoSpacing"/>
        <w:rPr>
          <w:rFonts w:cs="Times New Roman"/>
          <w:szCs w:val="24"/>
        </w:rPr>
      </w:pPr>
    </w:p>
    <w:p w14:paraId="0C97811D" w14:textId="77777777" w:rsidR="00AA0FC4" w:rsidRDefault="00AA0FC4" w:rsidP="00AA0FC4">
      <w:pPr>
        <w:pStyle w:val="NoSpacing"/>
        <w:rPr>
          <w:rFonts w:cs="Times New Roman"/>
          <w:szCs w:val="24"/>
        </w:rPr>
      </w:pPr>
    </w:p>
    <w:p w14:paraId="2B40F11B" w14:textId="77777777" w:rsidR="00AA0FC4" w:rsidRDefault="00AA0FC4" w:rsidP="00AA0F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13 April 2025 </w:t>
      </w:r>
    </w:p>
    <w:p w14:paraId="29DC197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B5BCA" w14:textId="77777777" w:rsidR="00AA0FC4" w:rsidRDefault="00AA0FC4" w:rsidP="009139A6">
      <w:r>
        <w:separator/>
      </w:r>
    </w:p>
  </w:endnote>
  <w:endnote w:type="continuationSeparator" w:id="0">
    <w:p w14:paraId="268FA594" w14:textId="77777777" w:rsidR="00AA0FC4" w:rsidRDefault="00AA0F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4BE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9147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A7B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8AE80" w14:textId="77777777" w:rsidR="00AA0FC4" w:rsidRDefault="00AA0FC4" w:rsidP="009139A6">
      <w:r>
        <w:separator/>
      </w:r>
    </w:p>
  </w:footnote>
  <w:footnote w:type="continuationSeparator" w:id="0">
    <w:p w14:paraId="7C31DFE9" w14:textId="77777777" w:rsidR="00AA0FC4" w:rsidRDefault="00AA0F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9AE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E5B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E0B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FC4"/>
    <w:rsid w:val="000666E0"/>
    <w:rsid w:val="000A2E7A"/>
    <w:rsid w:val="001307AC"/>
    <w:rsid w:val="00190DFA"/>
    <w:rsid w:val="002510B7"/>
    <w:rsid w:val="00270799"/>
    <w:rsid w:val="002737D5"/>
    <w:rsid w:val="00357E4A"/>
    <w:rsid w:val="005A2A44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A0FC4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8B27F"/>
  <w15:chartTrackingRefBased/>
  <w15:docId w15:val="{20DF5722-DF66-4504-AFB5-5A8FC73A1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2025-04-13T16:38:00Z</dcterms:created>
  <dcterms:modified xsi:type="dcterms:W3CDTF">2025-04-13T16:39:00Z</dcterms:modified>
</cp:coreProperties>
</file>